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078E9" w14:textId="2C9425F4" w:rsidR="004D2EEA" w:rsidRDefault="00AF0CA2">
      <w:r>
        <w:rPr>
          <w:noProof/>
        </w:rPr>
        <w:drawing>
          <wp:anchor distT="0" distB="0" distL="114300" distR="114300" simplePos="0" relativeHeight="251696128" behindDoc="0" locked="0" layoutInCell="1" allowOverlap="1" wp14:anchorId="4A80D051" wp14:editId="3C91D7F0">
            <wp:simplePos x="0" y="0"/>
            <wp:positionH relativeFrom="column">
              <wp:posOffset>-723900</wp:posOffset>
            </wp:positionH>
            <wp:positionV relativeFrom="paragraph">
              <wp:posOffset>5080</wp:posOffset>
            </wp:positionV>
            <wp:extent cx="1362075" cy="291781"/>
            <wp:effectExtent l="0" t="0" r="0" b="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91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3EF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A6D606A" wp14:editId="0E7D0CCC">
                <wp:simplePos x="0" y="0"/>
                <wp:positionH relativeFrom="column">
                  <wp:posOffset>4095115</wp:posOffset>
                </wp:positionH>
                <wp:positionV relativeFrom="paragraph">
                  <wp:posOffset>-514350</wp:posOffset>
                </wp:positionV>
                <wp:extent cx="2191385" cy="701040"/>
                <wp:effectExtent l="0" t="0" r="1841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1385" cy="701040"/>
                          <a:chOff x="12866" y="523"/>
                          <a:chExt cx="2606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531" cy="968"/>
                            <a:chOff x="9151" y="720"/>
                            <a:chExt cx="2107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7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49106CD" w14:textId="350AE174" w:rsidR="001466B0" w:rsidRPr="00535962" w:rsidRDefault="00000000" w:rsidP="001466B0">
                                    <w:pPr>
                                      <w:jc w:val="center"/>
                                    </w:pPr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89507891"/>
                                      </w:sdtPr>
                                      <w:sdtContent>
                                        <w:r w:rsid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F</w:t>
                                        </w:r>
                                        <w:r w:rsidR="00771D6A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F</w:t>
                                        </w:r>
                                        <w:r w:rsidR="00DC60DE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-CC</w:t>
                                        </w:r>
                                        <w:r w:rsidR="00A94312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C</w:t>
                                        </w:r>
                                        <w:r w:rsidR="00DC60DE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r w:rsidR="00AA083A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LPN-</w:t>
                                        </w:r>
                                        <w:r w:rsidR="00DC60DE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202</w:t>
                                        </w:r>
                                        <w:r w:rsidR="007521F6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6</w:t>
                                        </w:r>
                                        <w:r w:rsidR="00DC60DE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r w:rsidR="00A5568F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00</w:t>
                                        </w:r>
                                        <w:r w:rsidR="007521F6" w:rsidRPr="00D03EFE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0</w:t>
                                        </w:r>
                                        <w:r w:rsidR="00771D6A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2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322B3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6D606A" id="Group 21" o:spid="_x0000_s1026" style="position:absolute;margin-left:322.45pt;margin-top:-40.5pt;width:172.55pt;height:55.2pt;z-index:251659776" coordorigin="12866,523" coordsize="260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1;top:561;width:2531;height:968" coordorigin="9151,720" coordsize="2107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7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49106CD" w14:textId="350AE174" w:rsidR="001466B0" w:rsidRPr="00535962" w:rsidRDefault="00000000" w:rsidP="001466B0">
                              <w:pPr>
                                <w:jc w:val="center"/>
                              </w:pPr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89507891"/>
                                </w:sdtPr>
                                <w:sdtContent>
                                  <w:r w:rsid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 w:rsidR="00771D6A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 w:rsidR="00DC60DE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-CC</w:t>
                                  </w:r>
                                  <w:r w:rsidR="00A94312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="00DC60DE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AA083A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LPN-</w:t>
                                  </w:r>
                                  <w:r w:rsidR="00DC60DE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202</w:t>
                                  </w:r>
                                  <w:r w:rsidR="007521F6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DC60DE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A5568F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  <w:r w:rsidR="007521F6" w:rsidRPr="00D03EF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="00771D6A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3322B3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4DA76FE" w14:textId="3A59E6D9" w:rsidR="00D03EFE" w:rsidRPr="00D03EFE" w:rsidRDefault="004D2EEA" w:rsidP="00D03EFE">
      <w:pPr>
        <w:spacing w:after="0"/>
        <w:rPr>
          <w:rFonts w:ascii="Book Antiqua" w:eastAsia="Calibri" w:hAnsi="Book Antiqua" w:cs="Tahoma"/>
          <w:b/>
          <w:bCs/>
          <w:sz w:val="22"/>
          <w:szCs w:val="22"/>
          <w:lang w:val="es-DO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EB6DE0" wp14:editId="42C5BBE2">
                <wp:simplePos x="0" y="0"/>
                <wp:positionH relativeFrom="column">
                  <wp:posOffset>4676775</wp:posOffset>
                </wp:positionH>
                <wp:positionV relativeFrom="paragraph">
                  <wp:posOffset>160020</wp:posOffset>
                </wp:positionV>
                <wp:extent cx="18288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4AF15" w14:textId="2A05048E" w:rsidR="0026335F" w:rsidRPr="004D2EEA" w:rsidRDefault="00000000">
                            <w:pPr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8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71D6A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12 de agosto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B6DE0" id="Text Box 12" o:spid="_x0000_s1031" type="#_x0000_t202" style="position:absolute;margin-left:368.25pt;margin-top:12.6pt;width:2in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" filled="f" stroked="f">
                <v:textbox>
                  <w:txbxContent>
                    <w:p w14:paraId="0B54AF15" w14:textId="2A05048E" w:rsidR="0026335F" w:rsidRPr="004D2EEA" w:rsidRDefault="00000000">
                      <w:pPr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8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71D6A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12 de agosto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210C7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53BD023" wp14:editId="1AF8307A">
            <wp:simplePos x="0" y="0"/>
            <wp:positionH relativeFrom="margin">
              <wp:align>center</wp:align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919FFA" wp14:editId="4875415E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631C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19FFA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033631C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D03EFE">
        <w:rPr>
          <w:rFonts w:ascii="Book Antiqua" w:eastAsia="Calibri" w:hAnsi="Book Antiqua" w:cs="Tahoma"/>
          <w:b/>
          <w:bCs/>
          <w:sz w:val="22"/>
          <w:szCs w:val="22"/>
          <w:lang w:val="es-DO"/>
        </w:rPr>
        <w:t xml:space="preserve">                       </w:t>
      </w:r>
      <w:r w:rsidR="00D03EFE" w:rsidRPr="00D03EFE">
        <w:rPr>
          <w:rFonts w:ascii="Book Antiqua" w:eastAsia="Calibri" w:hAnsi="Book Antiqua" w:cs="Tahoma"/>
          <w:b/>
          <w:bCs/>
          <w:sz w:val="22"/>
          <w:szCs w:val="22"/>
          <w:lang w:val="es-DO"/>
        </w:rPr>
        <w:t>FIDEICOMISO DEL FONDO NACIONAL DE LA VIVIENDA</w:t>
      </w:r>
    </w:p>
    <w:p w14:paraId="6E6DC7C2" w14:textId="638D61CC" w:rsidR="006506D0" w:rsidRPr="00D03EFE" w:rsidRDefault="00D03EFE" w:rsidP="00D03EFE">
      <w:pPr>
        <w:spacing w:after="0"/>
        <w:jc w:val="center"/>
        <w:rPr>
          <w:rFonts w:ascii="Arial Bold" w:hAnsi="Arial Bold"/>
          <w:b/>
          <w:spacing w:val="-20"/>
          <w:w w:val="90"/>
          <w:sz w:val="22"/>
          <w:szCs w:val="22"/>
        </w:rPr>
      </w:pPr>
      <w:r w:rsidRPr="00D03EFE">
        <w:rPr>
          <w:rFonts w:ascii="Book Antiqua" w:eastAsia="Calibri" w:hAnsi="Book Antiqua" w:cs="Tahoma"/>
          <w:b/>
          <w:bCs/>
          <w:sz w:val="22"/>
          <w:szCs w:val="22"/>
          <w:lang w:val="es-DO"/>
        </w:rPr>
        <w:t>(FONVIVIENDA</w:t>
      </w:r>
      <w:r w:rsidR="000030D2" w:rsidRPr="00D03EFE">
        <w:rPr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8A9C5E" wp14:editId="26998127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397180" w14:textId="77777777" w:rsidR="00D03EFE" w:rsidRDefault="00D03EFE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E57CD8B" w14:textId="3EF8AE09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A9C5E" id="Text Box 13" o:spid="_x0000_s1033" type="#_x0000_t202" style="position:absolute;left:0;text-align:left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65397180" w14:textId="77777777" w:rsidR="00D03EFE" w:rsidRDefault="00D03EFE" w:rsidP="0026335F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E57CD8B" w14:textId="3EF8AE09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Pr="00D03EFE">
        <w:rPr>
          <w:noProof/>
          <w:sz w:val="22"/>
          <w:szCs w:val="22"/>
          <w:lang w:val="es-DO" w:eastAsia="es-DO"/>
        </w:rPr>
        <w:t>)</w:t>
      </w:r>
    </w:p>
    <w:p w14:paraId="04953FC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B583BB" wp14:editId="0EA27816">
                <wp:simplePos x="0" y="0"/>
                <wp:positionH relativeFrom="margin">
                  <wp:align>center</wp:align>
                </wp:positionH>
                <wp:positionV relativeFrom="paragraph">
                  <wp:posOffset>72390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04CB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583BB" id="Text Box 18" o:spid="_x0000_s1034" type="#_x0000_t202" style="position:absolute;left:0;text-align:left;margin-left:0;margin-top:5.7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" stroked="f">
                <v:textbox>
                  <w:txbxContent>
                    <w:p w14:paraId="47104CB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BCC17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F4F0B3" wp14:editId="6B17664C">
                <wp:simplePos x="0" y="0"/>
                <wp:positionH relativeFrom="column">
                  <wp:posOffset>256540</wp:posOffset>
                </wp:positionH>
                <wp:positionV relativeFrom="paragraph">
                  <wp:posOffset>106680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D8B644" w14:textId="2ECC9030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907043">
                                  <w:rPr>
                                    <w:rStyle w:val="Style8"/>
                                    <w:smallCaps/>
                                  </w:rPr>
                                  <w:t>COMITÉ</w:t>
                                </w:r>
                                <w:r w:rsidR="00996C50">
                                  <w:rPr>
                                    <w:rStyle w:val="Style8"/>
                                    <w:smallCaps/>
                                  </w:rPr>
                                  <w:t xml:space="preserve">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4F0B3" id="Text Box 17" o:spid="_x0000_s1035" type="#_x0000_t202" style="position:absolute;left:0;text-align:left;margin-left:20.2pt;margin-top:8.4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BHDgSM3QAAAAgBAAAPAAAAZHJzL2Rv&#10;d25yZXYueG1sTI/BTsMwEETvSPyDtUhcELWBNA1pnAqQQFxb+gFOvE2ixusodpv071lO9La7M5p9&#10;U2xm14szjqHzpOFpoUAg1d521GjY/3w+ZiBCNGRN7wk1XDDApry9KUxu/URbPO9iIziEQm40tDEO&#10;uZShbtGZsPADEmsHPzoTeR0baUczcbjr5bNSqXSmI/7QmgE/WqyPu5PTcPieHpavU/UV96ttkr6b&#10;blX5i9b3d/PbGkTEOf6b4Q+f0aFkpsqfyAbRa0hUwk6+p9yA9SxTPFQa0pclyLKQ1wXKXwA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BHDgSM3QAAAAgBAAAPAAAAAAAAAAAAAAAAAFAE&#10;AABkcnMvZG93bnJldi54bWxQSwUGAAAAAAQABADzAAAAWgUAAAAA&#10;" stroked="f">
                <v:textbox>
                  <w:txbxContent>
                    <w:p w14:paraId="08D8B644" w14:textId="2ECC9030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907043">
                            <w:rPr>
                              <w:rStyle w:val="Style8"/>
                              <w:smallCaps/>
                            </w:rPr>
                            <w:t>COMITÉ</w:t>
                          </w:r>
                          <w:r w:rsidR="00996C50">
                            <w:rPr>
                              <w:rStyle w:val="Style8"/>
                              <w:smallCaps/>
                            </w:rPr>
                            <w:t xml:space="preserve">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5786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8C0FF3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6EF98F9" w14:textId="369E57E2" w:rsidR="007B0E1F" w:rsidRPr="004D2EEA" w:rsidRDefault="00E82502" w:rsidP="004D2EEA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>[El Oferente deberá completar</w:t>
      </w:r>
      <w:r w:rsidR="004D2EEA">
        <w:rPr>
          <w:i/>
          <w:iCs/>
          <w:color w:val="FF0000"/>
          <w:sz w:val="20"/>
          <w:szCs w:val="20"/>
          <w:lang w:val="es-DO"/>
        </w:rPr>
        <w:t xml:space="preserve">, firmar y sellar </w:t>
      </w:r>
      <w:r w:rsidRPr="004F17F3">
        <w:rPr>
          <w:i/>
          <w:iCs/>
          <w:color w:val="FF0000"/>
          <w:sz w:val="20"/>
          <w:szCs w:val="20"/>
          <w:lang w:val="es-DO"/>
        </w:rPr>
        <w:t xml:space="preserve">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7888176" w14:textId="77777777" w:rsidTr="00E82502">
        <w:trPr>
          <w:cantSplit/>
          <w:trHeight w:val="440"/>
        </w:trPr>
        <w:tc>
          <w:tcPr>
            <w:tcW w:w="9252" w:type="dxa"/>
          </w:tcPr>
          <w:p w14:paraId="00CC453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BF103E1" w14:textId="77777777" w:rsidTr="00E82502">
        <w:trPr>
          <w:cantSplit/>
          <w:trHeight w:val="440"/>
        </w:trPr>
        <w:tc>
          <w:tcPr>
            <w:tcW w:w="9252" w:type="dxa"/>
          </w:tcPr>
          <w:p w14:paraId="0ADB58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82A6EF" w14:textId="77777777" w:rsidTr="00E82502">
        <w:trPr>
          <w:cantSplit/>
          <w:trHeight w:val="440"/>
        </w:trPr>
        <w:tc>
          <w:tcPr>
            <w:tcW w:w="9252" w:type="dxa"/>
          </w:tcPr>
          <w:p w14:paraId="082E83C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1685316" w14:textId="77777777" w:rsidTr="00E82502">
        <w:trPr>
          <w:cantSplit/>
          <w:trHeight w:val="440"/>
        </w:trPr>
        <w:tc>
          <w:tcPr>
            <w:tcW w:w="9252" w:type="dxa"/>
          </w:tcPr>
          <w:p w14:paraId="5E4B14C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D36BD" w14:textId="77777777" w:rsidTr="00E82502">
        <w:trPr>
          <w:cantSplit/>
          <w:trHeight w:val="440"/>
        </w:trPr>
        <w:tc>
          <w:tcPr>
            <w:tcW w:w="9252" w:type="dxa"/>
          </w:tcPr>
          <w:p w14:paraId="1A48291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6550C2E" w14:textId="77777777" w:rsidTr="00E82502">
        <w:trPr>
          <w:cantSplit/>
          <w:trHeight w:val="440"/>
        </w:trPr>
        <w:tc>
          <w:tcPr>
            <w:tcW w:w="9252" w:type="dxa"/>
          </w:tcPr>
          <w:p w14:paraId="5C09DEC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1B3EF2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EEA7ED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511BA0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419A17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7C11D65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A7A2" w14:textId="77777777" w:rsidR="00EB6D28" w:rsidRDefault="00EB6D28" w:rsidP="001007E7">
      <w:pPr>
        <w:spacing w:after="0" w:line="240" w:lineRule="auto"/>
      </w:pPr>
      <w:r>
        <w:separator/>
      </w:r>
    </w:p>
  </w:endnote>
  <w:endnote w:type="continuationSeparator" w:id="0">
    <w:p w14:paraId="08900767" w14:textId="77777777" w:rsidR="00EB6D28" w:rsidRDefault="00EB6D2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9D4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4AA3289" wp14:editId="7061A68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3DA2EA" wp14:editId="709FD52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72A6F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E03A06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3DA2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F572A6F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E03A06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C22E63" wp14:editId="3A7A5C5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6E367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C22E63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C06E367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6918B1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891851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AA87F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62EB7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93C6FA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41402" w14:textId="77777777" w:rsidR="00EB6D28" w:rsidRDefault="00EB6D28" w:rsidP="001007E7">
      <w:pPr>
        <w:spacing w:after="0" w:line="240" w:lineRule="auto"/>
      </w:pPr>
      <w:r>
        <w:separator/>
      </w:r>
    </w:p>
  </w:footnote>
  <w:footnote w:type="continuationSeparator" w:id="0">
    <w:p w14:paraId="03F5F6A1" w14:textId="77777777" w:rsidR="00EB6D28" w:rsidRDefault="00EB6D2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05A7"/>
    <w:rsid w:val="000030D2"/>
    <w:rsid w:val="000210C7"/>
    <w:rsid w:val="00022313"/>
    <w:rsid w:val="000260EE"/>
    <w:rsid w:val="00034DD9"/>
    <w:rsid w:val="00045479"/>
    <w:rsid w:val="0005792C"/>
    <w:rsid w:val="000B0DCD"/>
    <w:rsid w:val="000B6704"/>
    <w:rsid w:val="000E02D9"/>
    <w:rsid w:val="001007E7"/>
    <w:rsid w:val="001020C0"/>
    <w:rsid w:val="00114C89"/>
    <w:rsid w:val="001466B0"/>
    <w:rsid w:val="00150758"/>
    <w:rsid w:val="00157600"/>
    <w:rsid w:val="00170EC5"/>
    <w:rsid w:val="00181E8D"/>
    <w:rsid w:val="00194FF2"/>
    <w:rsid w:val="001A3F92"/>
    <w:rsid w:val="001B4940"/>
    <w:rsid w:val="001F73A7"/>
    <w:rsid w:val="002009A7"/>
    <w:rsid w:val="0024694C"/>
    <w:rsid w:val="00253DBA"/>
    <w:rsid w:val="0026335F"/>
    <w:rsid w:val="00295BD4"/>
    <w:rsid w:val="002B59E1"/>
    <w:rsid w:val="002D451D"/>
    <w:rsid w:val="002D6A53"/>
    <w:rsid w:val="002E1412"/>
    <w:rsid w:val="002E635A"/>
    <w:rsid w:val="003045FB"/>
    <w:rsid w:val="00314023"/>
    <w:rsid w:val="00320A24"/>
    <w:rsid w:val="00341484"/>
    <w:rsid w:val="00377FBE"/>
    <w:rsid w:val="00392351"/>
    <w:rsid w:val="003A6141"/>
    <w:rsid w:val="003E7BAB"/>
    <w:rsid w:val="00404131"/>
    <w:rsid w:val="00412D64"/>
    <w:rsid w:val="00423BB0"/>
    <w:rsid w:val="0042490F"/>
    <w:rsid w:val="004379A6"/>
    <w:rsid w:val="0044234A"/>
    <w:rsid w:val="00456C17"/>
    <w:rsid w:val="00466B9C"/>
    <w:rsid w:val="004B30DA"/>
    <w:rsid w:val="004D2EEA"/>
    <w:rsid w:val="004D45A8"/>
    <w:rsid w:val="004E1176"/>
    <w:rsid w:val="00535962"/>
    <w:rsid w:val="005574F7"/>
    <w:rsid w:val="005726FE"/>
    <w:rsid w:val="005727E4"/>
    <w:rsid w:val="00583A2C"/>
    <w:rsid w:val="005B7B38"/>
    <w:rsid w:val="005D78BB"/>
    <w:rsid w:val="005E11A2"/>
    <w:rsid w:val="005E2E0E"/>
    <w:rsid w:val="00610D1D"/>
    <w:rsid w:val="00611A07"/>
    <w:rsid w:val="0062541C"/>
    <w:rsid w:val="0062592A"/>
    <w:rsid w:val="006506D0"/>
    <w:rsid w:val="00651BD9"/>
    <w:rsid w:val="00651E48"/>
    <w:rsid w:val="00666D56"/>
    <w:rsid w:val="006709BC"/>
    <w:rsid w:val="006F567F"/>
    <w:rsid w:val="007120BC"/>
    <w:rsid w:val="00725091"/>
    <w:rsid w:val="007521F6"/>
    <w:rsid w:val="00771D6A"/>
    <w:rsid w:val="00780880"/>
    <w:rsid w:val="007B0E1F"/>
    <w:rsid w:val="007B6F6F"/>
    <w:rsid w:val="00820C9F"/>
    <w:rsid w:val="0082707E"/>
    <w:rsid w:val="008315B0"/>
    <w:rsid w:val="00843E48"/>
    <w:rsid w:val="0085633B"/>
    <w:rsid w:val="008B3AE5"/>
    <w:rsid w:val="008C388B"/>
    <w:rsid w:val="00907043"/>
    <w:rsid w:val="00966EEE"/>
    <w:rsid w:val="00977C54"/>
    <w:rsid w:val="0098729F"/>
    <w:rsid w:val="00996C50"/>
    <w:rsid w:val="009A2884"/>
    <w:rsid w:val="009C32D4"/>
    <w:rsid w:val="009D2D20"/>
    <w:rsid w:val="00A16099"/>
    <w:rsid w:val="00A5568F"/>
    <w:rsid w:val="00A640BD"/>
    <w:rsid w:val="00A641A7"/>
    <w:rsid w:val="00A72F42"/>
    <w:rsid w:val="00A94312"/>
    <w:rsid w:val="00AA083A"/>
    <w:rsid w:val="00AC7F2F"/>
    <w:rsid w:val="00AD7919"/>
    <w:rsid w:val="00AF0CA2"/>
    <w:rsid w:val="00AF1C22"/>
    <w:rsid w:val="00AF2E6B"/>
    <w:rsid w:val="00B26AE8"/>
    <w:rsid w:val="00B62EEF"/>
    <w:rsid w:val="00B97B51"/>
    <w:rsid w:val="00BA0007"/>
    <w:rsid w:val="00BA417A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C46BC"/>
    <w:rsid w:val="00CE44D8"/>
    <w:rsid w:val="00CE67A3"/>
    <w:rsid w:val="00D03EFE"/>
    <w:rsid w:val="00D1201E"/>
    <w:rsid w:val="00D24FA7"/>
    <w:rsid w:val="00D2560E"/>
    <w:rsid w:val="00D45A3E"/>
    <w:rsid w:val="00D64696"/>
    <w:rsid w:val="00D7710E"/>
    <w:rsid w:val="00D87440"/>
    <w:rsid w:val="00D90D49"/>
    <w:rsid w:val="00D9600B"/>
    <w:rsid w:val="00DC1FDA"/>
    <w:rsid w:val="00DC5D96"/>
    <w:rsid w:val="00DC60DE"/>
    <w:rsid w:val="00DC6675"/>
    <w:rsid w:val="00DD4F3E"/>
    <w:rsid w:val="00E13E55"/>
    <w:rsid w:val="00E17E9F"/>
    <w:rsid w:val="00E50215"/>
    <w:rsid w:val="00E62B5F"/>
    <w:rsid w:val="00E82502"/>
    <w:rsid w:val="00EA6B34"/>
    <w:rsid w:val="00EA7406"/>
    <w:rsid w:val="00EB3450"/>
    <w:rsid w:val="00EB6D28"/>
    <w:rsid w:val="00EB7F02"/>
    <w:rsid w:val="00ED616D"/>
    <w:rsid w:val="00EE1E7B"/>
    <w:rsid w:val="00EE310F"/>
    <w:rsid w:val="00F06920"/>
    <w:rsid w:val="00F225BF"/>
    <w:rsid w:val="00F53753"/>
    <w:rsid w:val="00F7167E"/>
    <w:rsid w:val="00F7443C"/>
    <w:rsid w:val="00F84D68"/>
    <w:rsid w:val="00F9504D"/>
    <w:rsid w:val="00FA01DC"/>
    <w:rsid w:val="00FA2AFA"/>
    <w:rsid w:val="00FC2399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9CB101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Raysa Estefania García Valdez</cp:lastModifiedBy>
  <cp:revision>14</cp:revision>
  <cp:lastPrinted>2011-03-04T18:48:00Z</cp:lastPrinted>
  <dcterms:created xsi:type="dcterms:W3CDTF">2026-03-11T13:27:00Z</dcterms:created>
  <dcterms:modified xsi:type="dcterms:W3CDTF">2026-06-26T18:52:00Z</dcterms:modified>
</cp:coreProperties>
</file>